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D5C" w:rsidRDefault="00106D5C" w:rsidP="00697548">
      <w:pPr>
        <w:spacing w:after="0" w:line="240" w:lineRule="auto"/>
        <w:ind w:left="5670"/>
        <w:jc w:val="both"/>
        <w:rPr>
          <w:rFonts w:ascii="Times New Roman" w:hAnsi="Times New Roman"/>
        </w:rPr>
      </w:pPr>
      <w:r w:rsidRPr="00697457">
        <w:rPr>
          <w:rFonts w:ascii="Times New Roman" w:hAnsi="Times New Roman"/>
          <w:sz w:val="28"/>
          <w:szCs w:val="28"/>
        </w:rPr>
        <w:t>Утверждено приказом</w:t>
      </w:r>
      <w:r>
        <w:rPr>
          <w:rFonts w:ascii="Times New Roman" w:hAnsi="Times New Roman"/>
        </w:rPr>
        <w:t xml:space="preserve"> </w:t>
      </w:r>
    </w:p>
    <w:p w:rsidR="00106D5C" w:rsidRDefault="00106D5C" w:rsidP="00697548">
      <w:pPr>
        <w:spacing w:after="0" w:line="240" w:lineRule="auto"/>
        <w:ind w:left="567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</w:t>
      </w:r>
    </w:p>
    <w:p w:rsidR="00106D5C" w:rsidRPr="00697457" w:rsidRDefault="00106D5C" w:rsidP="00697548">
      <w:pPr>
        <w:spacing w:after="0" w:line="240" w:lineRule="auto"/>
        <w:ind w:left="5670"/>
        <w:jc w:val="both"/>
        <w:rPr>
          <w:rFonts w:ascii="Times New Roman" w:hAnsi="Times New Roman"/>
        </w:rPr>
      </w:pPr>
      <w:r w:rsidRPr="00697548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</w:rPr>
        <w:t xml:space="preserve">___________ </w:t>
      </w:r>
      <w:r w:rsidRPr="0069745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</w:rPr>
        <w:t>________________</w:t>
      </w:r>
    </w:p>
    <w:p w:rsidR="00106D5C" w:rsidRDefault="00106D5C" w:rsidP="00B7497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6D5C" w:rsidRPr="00697457" w:rsidRDefault="00106D5C" w:rsidP="00B7497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97457">
        <w:rPr>
          <w:rFonts w:ascii="Times New Roman" w:hAnsi="Times New Roman"/>
          <w:sz w:val="28"/>
          <w:szCs w:val="28"/>
        </w:rPr>
        <w:t>ПЛАН</w:t>
      </w:r>
    </w:p>
    <w:p w:rsidR="00106D5C" w:rsidRPr="00697457" w:rsidRDefault="00106D5C" w:rsidP="00B7497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97457">
        <w:rPr>
          <w:rFonts w:ascii="Times New Roman" w:hAnsi="Times New Roman"/>
          <w:sz w:val="28"/>
          <w:szCs w:val="28"/>
        </w:rPr>
        <w:t>осуществления производственного охотничьего контроля на территории</w:t>
      </w:r>
    </w:p>
    <w:p w:rsidR="00106D5C" w:rsidRDefault="00106D5C" w:rsidP="00B74976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97457">
        <w:rPr>
          <w:rFonts w:ascii="Times New Roman" w:hAnsi="Times New Roman"/>
          <w:sz w:val="28"/>
          <w:szCs w:val="28"/>
        </w:rPr>
        <w:t>охотничьих угодий на 20___год</w:t>
      </w:r>
    </w:p>
    <w:p w:rsidR="00106D5C" w:rsidRDefault="00106D5C" w:rsidP="00697457">
      <w:pPr>
        <w:pBdr>
          <w:bottom w:val="single" w:sz="12" w:space="1" w:color="auto"/>
        </w:pBdr>
        <w:rPr>
          <w:rFonts w:ascii="Times New Roman" w:hAnsi="Times New Roman"/>
          <w:sz w:val="28"/>
          <w:szCs w:val="28"/>
        </w:rPr>
      </w:pPr>
    </w:p>
    <w:p w:rsidR="00106D5C" w:rsidRPr="00697457" w:rsidRDefault="00106D5C" w:rsidP="00697457">
      <w:pPr>
        <w:spacing w:after="0" w:line="192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697457">
        <w:rPr>
          <w:rFonts w:ascii="Times New Roman" w:hAnsi="Times New Roman"/>
          <w:sz w:val="28"/>
          <w:szCs w:val="28"/>
          <w:vertAlign w:val="superscript"/>
        </w:rPr>
        <w:t>(наименование охотпользователя</w:t>
      </w:r>
      <w:r>
        <w:rPr>
          <w:rFonts w:ascii="Times New Roman" w:hAnsi="Times New Roman"/>
          <w:sz w:val="28"/>
          <w:szCs w:val="28"/>
          <w:vertAlign w:val="superscript"/>
        </w:rPr>
        <w:t xml:space="preserve"> - юридического лица или фамилия</w:t>
      </w:r>
      <w:r w:rsidRPr="00697457">
        <w:rPr>
          <w:rFonts w:ascii="Times New Roman" w:hAnsi="Times New Roman"/>
          <w:sz w:val="28"/>
          <w:szCs w:val="28"/>
          <w:vertAlign w:val="superscript"/>
        </w:rPr>
        <w:t>, имя, отчество (при наличии) охотпользователя - индивидуального предпринимателя)</w:t>
      </w:r>
    </w:p>
    <w:p w:rsidR="00106D5C" w:rsidRDefault="00106D5C" w:rsidP="00697457">
      <w:pPr>
        <w:jc w:val="center"/>
        <w:rPr>
          <w:rFonts w:ascii="Times New Roman" w:hAnsi="Times New Roman"/>
          <w:sz w:val="28"/>
          <w:szCs w:val="28"/>
        </w:rPr>
      </w:pPr>
      <w:r w:rsidRPr="00697457">
        <w:rPr>
          <w:rFonts w:ascii="Times New Roman" w:hAnsi="Times New Roman"/>
          <w:sz w:val="28"/>
          <w:szCs w:val="28"/>
        </w:rPr>
        <w:t>Охотхозяйственное соглашение №____ от _______________</w:t>
      </w:r>
    </w:p>
    <w:p w:rsidR="00106D5C" w:rsidRDefault="00106D5C" w:rsidP="00B74976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4"/>
        <w:gridCol w:w="2519"/>
        <w:gridCol w:w="1707"/>
        <w:gridCol w:w="2552"/>
        <w:gridCol w:w="3118"/>
      </w:tblGrid>
      <w:tr w:rsidR="00106D5C" w:rsidRPr="006F7268" w:rsidTr="006F7268">
        <w:tc>
          <w:tcPr>
            <w:tcW w:w="594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26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519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268">
              <w:rPr>
                <w:rFonts w:ascii="Times New Roman" w:hAnsi="Times New Roman"/>
                <w:sz w:val="24"/>
                <w:szCs w:val="24"/>
              </w:rPr>
              <w:t>Перечень планируемых мероприятий при осуществлении производственного охотничьего контроля</w:t>
            </w:r>
          </w:p>
        </w:tc>
        <w:tc>
          <w:tcPr>
            <w:tcW w:w="1707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268">
              <w:rPr>
                <w:rFonts w:ascii="Times New Roman" w:hAnsi="Times New Roman"/>
                <w:sz w:val="24"/>
                <w:szCs w:val="24"/>
              </w:rPr>
              <w:t>Срок проведения производственного охотничьего контроля</w:t>
            </w:r>
          </w:p>
        </w:tc>
        <w:tc>
          <w:tcPr>
            <w:tcW w:w="2552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268">
              <w:rPr>
                <w:rFonts w:ascii="Times New Roman" w:hAnsi="Times New Roman"/>
                <w:sz w:val="24"/>
                <w:szCs w:val="24"/>
              </w:rPr>
              <w:t>Ф.И.О. (при наличии), серия и номер удостоверения производственных охотничьих инспекторов, ответственных за осуществление производственного охотничьего контроля</w:t>
            </w:r>
          </w:p>
        </w:tc>
        <w:tc>
          <w:tcPr>
            <w:tcW w:w="3118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7268">
              <w:rPr>
                <w:rFonts w:ascii="Times New Roman" w:hAnsi="Times New Roman"/>
                <w:sz w:val="24"/>
                <w:szCs w:val="24"/>
              </w:rPr>
              <w:t>Ф.И.О. (при наличии), серия и номер удостоверения производственных охотничьих инспекторов, осуществляющих производственный охотничий контроль</w:t>
            </w:r>
          </w:p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6D5C" w:rsidRPr="006F7268" w:rsidTr="006F7268">
        <w:tc>
          <w:tcPr>
            <w:tcW w:w="594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9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6D5C" w:rsidRPr="006F7268" w:rsidTr="006F7268">
        <w:tc>
          <w:tcPr>
            <w:tcW w:w="594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9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6D5C" w:rsidRPr="006F7268" w:rsidTr="006F7268">
        <w:tc>
          <w:tcPr>
            <w:tcW w:w="594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9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6D5C" w:rsidRPr="006F7268" w:rsidTr="006F7268">
        <w:tc>
          <w:tcPr>
            <w:tcW w:w="594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9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6D5C" w:rsidRPr="006F7268" w:rsidTr="006F7268">
        <w:tc>
          <w:tcPr>
            <w:tcW w:w="594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9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6D5C" w:rsidRPr="006F7268" w:rsidTr="006F7268">
        <w:tc>
          <w:tcPr>
            <w:tcW w:w="594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9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6D5C" w:rsidRPr="006F7268" w:rsidTr="006F7268">
        <w:tc>
          <w:tcPr>
            <w:tcW w:w="594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9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7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106D5C" w:rsidRPr="006F7268" w:rsidRDefault="00106D5C" w:rsidP="006F72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06D5C" w:rsidRDefault="00106D5C" w:rsidP="00697457">
      <w:pPr>
        <w:jc w:val="center"/>
        <w:rPr>
          <w:rFonts w:ascii="Times New Roman" w:hAnsi="Times New Roman"/>
          <w:sz w:val="28"/>
          <w:szCs w:val="28"/>
        </w:rPr>
      </w:pPr>
    </w:p>
    <w:p w:rsidR="00106D5C" w:rsidRDefault="00106D5C" w:rsidP="00697457">
      <w:pPr>
        <w:jc w:val="both"/>
        <w:rPr>
          <w:rFonts w:ascii="Times New Roman" w:hAnsi="Times New Roman"/>
          <w:sz w:val="28"/>
          <w:szCs w:val="28"/>
        </w:rPr>
      </w:pPr>
    </w:p>
    <w:p w:rsidR="00106D5C" w:rsidRDefault="00106D5C" w:rsidP="0069745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p w:rsidR="00106D5C" w:rsidRDefault="00106D5C">
      <w:pPr>
        <w:rPr>
          <w:rFonts w:ascii="Times New Roman" w:hAnsi="Times New Roman"/>
          <w:sz w:val="28"/>
          <w:szCs w:val="28"/>
        </w:rPr>
      </w:pPr>
    </w:p>
    <w:p w:rsidR="00106D5C" w:rsidRDefault="00106D5C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106D5C" w:rsidSect="001E0B9A">
      <w:pgSz w:w="11906" w:h="16838"/>
      <w:pgMar w:top="568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7457"/>
    <w:rsid w:val="00106D5C"/>
    <w:rsid w:val="001E0B9A"/>
    <w:rsid w:val="00453FC3"/>
    <w:rsid w:val="004D2F89"/>
    <w:rsid w:val="00512D38"/>
    <w:rsid w:val="00561854"/>
    <w:rsid w:val="006057A1"/>
    <w:rsid w:val="00697457"/>
    <w:rsid w:val="00697548"/>
    <w:rsid w:val="006A3981"/>
    <w:rsid w:val="006A5D78"/>
    <w:rsid w:val="006F7268"/>
    <w:rsid w:val="00963398"/>
    <w:rsid w:val="00B74976"/>
    <w:rsid w:val="00CC1F35"/>
    <w:rsid w:val="00CD5E55"/>
    <w:rsid w:val="00FA0F72"/>
    <w:rsid w:val="00FE3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A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974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97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754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69754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54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138</Words>
  <Characters>787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Рекомендуемая форма составления плана осуществления производственного охотничьего контроля</dc:title>
  <dc:subject/>
  <dc:creator>Лилия Рафиковна Мухаметгалиева</dc:creator>
  <cp:keywords/>
  <dc:description/>
  <cp:lastModifiedBy>user</cp:lastModifiedBy>
  <cp:revision>2</cp:revision>
  <dcterms:created xsi:type="dcterms:W3CDTF">2019-08-30T13:46:00Z</dcterms:created>
  <dcterms:modified xsi:type="dcterms:W3CDTF">2019-08-30T13:46:00Z</dcterms:modified>
</cp:coreProperties>
</file>