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FE4" w:rsidRDefault="001C3FE4" w:rsidP="004275E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9855" w:type="dxa"/>
        <w:tblInd w:w="71" w:type="dxa"/>
        <w:tblLayout w:type="fixed"/>
        <w:tblCellMar>
          <w:left w:w="71" w:type="dxa"/>
          <w:right w:w="71" w:type="dxa"/>
        </w:tblCellMar>
        <w:tblLook w:val="00A0"/>
      </w:tblPr>
      <w:tblGrid>
        <w:gridCol w:w="4467"/>
        <w:gridCol w:w="5388"/>
      </w:tblGrid>
      <w:tr w:rsidR="001C3FE4" w:rsidRPr="00466BEE" w:rsidTr="00696FDB">
        <w:trPr>
          <w:cantSplit/>
        </w:trPr>
        <w:tc>
          <w:tcPr>
            <w:tcW w:w="4467" w:type="dxa"/>
          </w:tcPr>
          <w:p w:rsidR="001C3FE4" w:rsidRPr="00466BEE" w:rsidRDefault="001C3FE4" w:rsidP="00696F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6BEE">
              <w:rPr>
                <w:rFonts w:ascii="Times New Roman" w:hAnsi="Times New Roman"/>
                <w:sz w:val="28"/>
                <w:szCs w:val="28"/>
              </w:rPr>
              <w:t>Бланк юридического лица или индивидуального предпринимателя,</w:t>
            </w:r>
          </w:p>
          <w:p w:rsidR="001C3FE4" w:rsidRPr="00466BEE" w:rsidRDefault="001C3FE4" w:rsidP="00696F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pPr>
            <w:r w:rsidRPr="00466BEE">
              <w:rPr>
                <w:rFonts w:ascii="Times New Roman" w:hAnsi="Times New Roman"/>
                <w:b/>
                <w:sz w:val="16"/>
                <w:szCs w:val="16"/>
              </w:rPr>
              <w:t>с указанием наименования, почтового адреса, адреса электронной почты и номера контактного телефона юридического лица или фамилии, имени, отчества (при наличии), почтового адреса, адреса электронной почты и номера контактного телефона индивидуального предпринимателя</w:t>
            </w:r>
          </w:p>
        </w:tc>
        <w:tc>
          <w:tcPr>
            <w:tcW w:w="5388" w:type="dxa"/>
          </w:tcPr>
          <w:p w:rsidR="001C3FE4" w:rsidRPr="00466BEE" w:rsidRDefault="001C3FE4" w:rsidP="001E7B72">
            <w:pPr>
              <w:spacing w:after="0" w:line="240" w:lineRule="auto"/>
              <w:ind w:left="42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Министру природных ресурсов и экологии Республики Карелия</w:t>
            </w:r>
          </w:p>
          <w:p w:rsidR="001C3FE4" w:rsidRPr="00466BEE" w:rsidRDefault="001C3FE4" w:rsidP="001E7B72">
            <w:pPr>
              <w:spacing w:after="0" w:line="240" w:lineRule="auto"/>
              <w:ind w:left="424"/>
              <w:rPr>
                <w:rFonts w:ascii="Times New Roman" w:hAnsi="Times New Roman"/>
                <w:sz w:val="26"/>
                <w:szCs w:val="26"/>
              </w:rPr>
            </w:pPr>
          </w:p>
          <w:p w:rsidR="001C3FE4" w:rsidRPr="00466BEE" w:rsidRDefault="001C3FE4" w:rsidP="001E7B72">
            <w:pPr>
              <w:spacing w:after="0" w:line="240" w:lineRule="auto"/>
              <w:ind w:left="42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А.А. Щепину</w:t>
            </w:r>
          </w:p>
          <w:p w:rsidR="001C3FE4" w:rsidRPr="00466BEE" w:rsidRDefault="001C3FE4" w:rsidP="001E7B72">
            <w:pPr>
              <w:spacing w:after="0" w:line="240" w:lineRule="auto"/>
              <w:ind w:left="424"/>
              <w:rPr>
                <w:rFonts w:ascii="Times New Roman" w:hAnsi="Times New Roman"/>
                <w:sz w:val="26"/>
                <w:szCs w:val="26"/>
              </w:rPr>
            </w:pPr>
          </w:p>
          <w:p w:rsidR="001C3FE4" w:rsidRPr="009922AA" w:rsidRDefault="001C3FE4" w:rsidP="001E7B72">
            <w:pPr>
              <w:spacing w:after="0" w:line="240" w:lineRule="auto"/>
              <w:ind w:left="424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922AA">
              <w:rPr>
                <w:rFonts w:ascii="Times New Roman" w:hAnsi="Times New Roman"/>
                <w:sz w:val="24"/>
                <w:szCs w:val="24"/>
                <w:lang w:eastAsia="ru-RU"/>
              </w:rPr>
              <w:t>185035, Республика Карелия, г.Петрозаводск, ул.Андропова, д.2/24</w:t>
            </w:r>
          </w:p>
        </w:tc>
      </w:tr>
    </w:tbl>
    <w:p w:rsidR="001C3FE4" w:rsidRDefault="001C3FE4" w:rsidP="004275E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1C3FE4" w:rsidRDefault="001C3FE4" w:rsidP="004275EF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Направление на прохождение проверки знания требований</w:t>
      </w:r>
    </w:p>
    <w:p w:rsidR="001C3FE4" w:rsidRDefault="001C3FE4" w:rsidP="004275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кандидату в производственные</w:t>
      </w:r>
    </w:p>
    <w:p w:rsidR="001C3FE4" w:rsidRDefault="001C3FE4" w:rsidP="004275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охотничьи инспектора</w:t>
      </w:r>
    </w:p>
    <w:p w:rsidR="001C3FE4" w:rsidRDefault="001C3FE4" w:rsidP="004275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C3FE4" w:rsidRDefault="001C3FE4" w:rsidP="004275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Порядком проведения проверки знания требований к кандидату в производственные охотничьи инспектора, утвержденным  приказом Минприроды России от 09.01.2014 № 4 «</w:t>
      </w:r>
      <w:r w:rsidRPr="00B20D47">
        <w:rPr>
          <w:rFonts w:ascii="Times New Roman" w:hAnsi="Times New Roman"/>
          <w:sz w:val="28"/>
          <w:szCs w:val="28"/>
        </w:rPr>
        <w:t>Об утверждении Порядка проведения проверки знания требований к кандидату в произв</w:t>
      </w:r>
      <w:r>
        <w:rPr>
          <w:rFonts w:ascii="Times New Roman" w:hAnsi="Times New Roman"/>
          <w:sz w:val="28"/>
          <w:szCs w:val="28"/>
        </w:rPr>
        <w:t>одственные охотничьи инспектора» направляю следующую информацию и документы в отношении  кандидата/ов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производственные охотничьи инспектора:</w:t>
      </w:r>
    </w:p>
    <w:p w:rsidR="001C3FE4" w:rsidRPr="00B20D47" w:rsidRDefault="001C3FE4" w:rsidP="004275EF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20D47">
        <w:rPr>
          <w:rFonts w:ascii="Times New Roman" w:hAnsi="Times New Roman"/>
          <w:b/>
          <w:sz w:val="28"/>
          <w:szCs w:val="28"/>
        </w:rPr>
        <w:t>Иванов Иван Иванович, число, месяц, год рождения, место жительства, номер контактного телефона, почтовый адрес, адрес электронной почты.</w:t>
      </w:r>
    </w:p>
    <w:p w:rsidR="001C3FE4" w:rsidRDefault="001C3FE4" w:rsidP="004275E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1C3FE4" w:rsidRDefault="001C3FE4" w:rsidP="004275EF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Копия трудового договора</w:t>
      </w:r>
      <w:r>
        <w:rPr>
          <w:rFonts w:ascii="Times New Roman" w:hAnsi="Times New Roman"/>
          <w:sz w:val="28"/>
          <w:szCs w:val="28"/>
        </w:rPr>
        <w:t xml:space="preserve"> кандидата в производственные охотничьи инспектора (заверенная юридическим лицом или индивидуальным предпринимателем, работником которого является кандидат в производственные охотничьи инспектора) на </w:t>
      </w:r>
      <w:smartTag w:uri="urn:schemas-microsoft-com:office:smarttags" w:element="metricconverter">
        <w:smartTagPr>
          <w:attr w:name="ProductID" w:val="1 л"/>
        </w:smartTagPr>
        <w:r>
          <w:rPr>
            <w:rFonts w:ascii="Times New Roman" w:hAnsi="Times New Roman"/>
            <w:sz w:val="28"/>
            <w:szCs w:val="28"/>
          </w:rPr>
          <w:t>1 л</w:t>
        </w:r>
      </w:smartTag>
      <w:r>
        <w:rPr>
          <w:rFonts w:ascii="Times New Roman" w:hAnsi="Times New Roman"/>
          <w:sz w:val="28"/>
          <w:szCs w:val="28"/>
        </w:rPr>
        <w:t>., в 1 экз.;</w:t>
      </w:r>
    </w:p>
    <w:p w:rsidR="001C3FE4" w:rsidRDefault="001C3FE4" w:rsidP="004275EF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Согласие кандидата в производственные охотничьи инспектора на обработку его персональных данных на </w:t>
      </w:r>
      <w:smartTag w:uri="urn:schemas-microsoft-com:office:smarttags" w:element="metricconverter">
        <w:smartTagPr>
          <w:attr w:name="ProductID" w:val="1 л"/>
        </w:smartTagPr>
        <w:r>
          <w:rPr>
            <w:rFonts w:ascii="Times New Roman" w:hAnsi="Times New Roman"/>
            <w:sz w:val="28"/>
            <w:szCs w:val="28"/>
          </w:rPr>
          <w:t>1 л</w:t>
        </w:r>
      </w:smartTag>
      <w:r>
        <w:rPr>
          <w:rFonts w:ascii="Times New Roman" w:hAnsi="Times New Roman"/>
          <w:sz w:val="28"/>
          <w:szCs w:val="28"/>
        </w:rPr>
        <w:t>., в 1 экз.;</w:t>
      </w:r>
    </w:p>
    <w:p w:rsidR="001C3FE4" w:rsidRDefault="001C3FE4" w:rsidP="004275EF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Копия охотничьего билета единого федерального образца на </w:t>
      </w:r>
      <w:smartTag w:uri="urn:schemas-microsoft-com:office:smarttags" w:element="metricconverter">
        <w:smartTagPr>
          <w:attr w:name="ProductID" w:val="1 л"/>
        </w:smartTagPr>
        <w:r>
          <w:rPr>
            <w:rFonts w:ascii="Times New Roman" w:hAnsi="Times New Roman"/>
            <w:bCs/>
            <w:sz w:val="28"/>
            <w:szCs w:val="28"/>
          </w:rPr>
          <w:t>1 л</w:t>
        </w:r>
      </w:smartTag>
      <w:r>
        <w:rPr>
          <w:rFonts w:ascii="Times New Roman" w:hAnsi="Times New Roman"/>
          <w:bCs/>
          <w:sz w:val="28"/>
          <w:szCs w:val="28"/>
        </w:rPr>
        <w:t>., в 1 экз.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;</w:t>
      </w:r>
    </w:p>
    <w:p w:rsidR="001C3FE4" w:rsidRPr="00FA61B0" w:rsidRDefault="001C3FE4" w:rsidP="004275EF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Копия разрешения на хранение и ношение охотничьего огнестрельного оружия на 1л., в 1 экз.</w:t>
      </w:r>
    </w:p>
    <w:p w:rsidR="001C3FE4" w:rsidRDefault="001C3FE4" w:rsidP="004275E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_________________________</w:t>
      </w:r>
      <w:r>
        <w:rPr>
          <w:rFonts w:ascii="Times New Roman" w:hAnsi="Times New Roman"/>
          <w:bCs/>
          <w:sz w:val="28"/>
          <w:szCs w:val="28"/>
        </w:rPr>
        <w:tab/>
        <w:t xml:space="preserve">       __________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_________________</w:t>
      </w:r>
    </w:p>
    <w:p w:rsidR="001C3FE4" w:rsidRDefault="001C3FE4" w:rsidP="004275E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16"/>
          <w:szCs w:val="16"/>
        </w:rPr>
        <w:t xml:space="preserve">    Руководитель (индивидуальный предприниматель)</w:t>
      </w:r>
      <w:r>
        <w:rPr>
          <w:rFonts w:ascii="Times New Roman" w:hAnsi="Times New Roman"/>
          <w:bCs/>
          <w:sz w:val="16"/>
          <w:szCs w:val="16"/>
        </w:rPr>
        <w:tab/>
        <w:t xml:space="preserve">                      подпись</w:t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  <w:t>фамилия, имя отчество</w:t>
      </w:r>
    </w:p>
    <w:p w:rsidR="001C3FE4" w:rsidRPr="00B20D47" w:rsidRDefault="001C3FE4" w:rsidP="004275EF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1C3FE4" w:rsidRDefault="001C3FE4" w:rsidP="004275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М.П.</w:t>
      </w:r>
    </w:p>
    <w:sectPr w:rsidR="001C3FE4" w:rsidSect="008E3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D4907"/>
    <w:multiLevelType w:val="hybridMultilevel"/>
    <w:tmpl w:val="541637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5EF"/>
    <w:rsid w:val="001C3FE4"/>
    <w:rsid w:val="001E7B72"/>
    <w:rsid w:val="0023070F"/>
    <w:rsid w:val="0028147E"/>
    <w:rsid w:val="003971FC"/>
    <w:rsid w:val="004275EF"/>
    <w:rsid w:val="00466BEE"/>
    <w:rsid w:val="00495F7F"/>
    <w:rsid w:val="0051646E"/>
    <w:rsid w:val="00696FDB"/>
    <w:rsid w:val="00703FCE"/>
    <w:rsid w:val="008E3FD9"/>
    <w:rsid w:val="00946BA1"/>
    <w:rsid w:val="00962E4E"/>
    <w:rsid w:val="009922AA"/>
    <w:rsid w:val="00AB2FF1"/>
    <w:rsid w:val="00B20D47"/>
    <w:rsid w:val="00F43960"/>
    <w:rsid w:val="00FA6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5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275</Words>
  <Characters>1570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Рекомендуемая форма </dc:title>
  <dc:subject/>
  <dc:creator>Лилия Рафиковна Мухаметгалиева</dc:creator>
  <cp:keywords/>
  <dc:description/>
  <cp:lastModifiedBy>user</cp:lastModifiedBy>
  <cp:revision>3</cp:revision>
  <dcterms:created xsi:type="dcterms:W3CDTF">2019-08-30T13:53:00Z</dcterms:created>
  <dcterms:modified xsi:type="dcterms:W3CDTF">2019-09-02T07:41:00Z</dcterms:modified>
</cp:coreProperties>
</file>