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9" w:type="dxa"/>
        <w:tblInd w:w="71" w:type="dxa"/>
        <w:tblLayout w:type="fixed"/>
        <w:tblCellMar>
          <w:left w:w="71" w:type="dxa"/>
          <w:right w:w="71" w:type="dxa"/>
        </w:tblCellMar>
        <w:tblLook w:val="00A0"/>
      </w:tblPr>
      <w:tblGrid>
        <w:gridCol w:w="4111"/>
        <w:gridCol w:w="5388"/>
      </w:tblGrid>
      <w:tr w:rsidR="00DC5806" w:rsidRPr="004F5594" w:rsidTr="00595287">
        <w:trPr>
          <w:cantSplit/>
        </w:trPr>
        <w:tc>
          <w:tcPr>
            <w:tcW w:w="4111" w:type="dxa"/>
          </w:tcPr>
          <w:p w:rsidR="00DC5806" w:rsidRPr="004F5594" w:rsidRDefault="00DC5806" w:rsidP="00B8475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594">
              <w:rPr>
                <w:rFonts w:ascii="Times New Roman" w:hAnsi="Times New Roman"/>
                <w:sz w:val="28"/>
                <w:szCs w:val="28"/>
              </w:rPr>
              <w:t>Бланк юридического лица или индивидуального предпринимателя,</w:t>
            </w:r>
          </w:p>
          <w:p w:rsidR="00DC5806" w:rsidRPr="004F5594" w:rsidRDefault="00DC5806" w:rsidP="00B8475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F5594">
              <w:rPr>
                <w:rFonts w:ascii="Times New Roman" w:hAnsi="Times New Roman"/>
                <w:b/>
                <w:sz w:val="24"/>
                <w:szCs w:val="24"/>
              </w:rPr>
              <w:t>с указанием наименования, почтового адреса, адреса электронной почты и номера контактного телефона юридического лица или фамилии, имени, отчества (при наличии), почтового адреса, адреса электронной почты и номера контактного телефона индивидуального предпринимателя</w:t>
            </w:r>
          </w:p>
        </w:tc>
        <w:tc>
          <w:tcPr>
            <w:tcW w:w="5388" w:type="dxa"/>
          </w:tcPr>
          <w:p w:rsidR="00DC5806" w:rsidRPr="004F5594" w:rsidRDefault="00DC5806" w:rsidP="00595287">
            <w:pPr>
              <w:spacing w:after="0" w:line="240" w:lineRule="auto"/>
              <w:ind w:left="496"/>
              <w:rPr>
                <w:rFonts w:ascii="Times New Roman" w:hAnsi="Times New Roman"/>
                <w:sz w:val="26"/>
                <w:szCs w:val="26"/>
              </w:rPr>
            </w:pPr>
          </w:p>
          <w:p w:rsidR="00DC5806" w:rsidRPr="00466BEE" w:rsidRDefault="00DC5806" w:rsidP="00230846">
            <w:pPr>
              <w:spacing w:after="0" w:line="240" w:lineRule="auto"/>
              <w:ind w:left="42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Министру природных ресурсов и экологии Республики Карелия</w:t>
            </w:r>
          </w:p>
          <w:p w:rsidR="00DC5806" w:rsidRPr="00466BEE" w:rsidRDefault="00DC5806" w:rsidP="00230846">
            <w:pPr>
              <w:spacing w:after="0" w:line="240" w:lineRule="auto"/>
              <w:ind w:left="424"/>
              <w:rPr>
                <w:rFonts w:ascii="Times New Roman" w:hAnsi="Times New Roman"/>
                <w:sz w:val="26"/>
                <w:szCs w:val="26"/>
              </w:rPr>
            </w:pPr>
          </w:p>
          <w:p w:rsidR="00DC5806" w:rsidRPr="00466BEE" w:rsidRDefault="00DC5806" w:rsidP="00230846">
            <w:pPr>
              <w:spacing w:after="0" w:line="240" w:lineRule="auto"/>
              <w:ind w:left="42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А.А. Щепину</w:t>
            </w:r>
          </w:p>
          <w:p w:rsidR="00DC5806" w:rsidRPr="00466BEE" w:rsidRDefault="00DC5806" w:rsidP="00230846">
            <w:pPr>
              <w:spacing w:after="0" w:line="240" w:lineRule="auto"/>
              <w:ind w:left="424"/>
              <w:rPr>
                <w:rFonts w:ascii="Times New Roman" w:hAnsi="Times New Roman"/>
                <w:sz w:val="26"/>
                <w:szCs w:val="26"/>
              </w:rPr>
            </w:pPr>
          </w:p>
          <w:p w:rsidR="00DC5806" w:rsidRPr="004F5594" w:rsidRDefault="00DC5806" w:rsidP="00230846">
            <w:pPr>
              <w:spacing w:after="0" w:line="240" w:lineRule="auto"/>
              <w:ind w:left="42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922AA">
              <w:rPr>
                <w:rFonts w:ascii="Times New Roman" w:hAnsi="Times New Roman"/>
                <w:sz w:val="24"/>
                <w:szCs w:val="24"/>
                <w:lang w:eastAsia="ru-RU"/>
              </w:rPr>
              <w:t>185035, Республика Карелия, г.Петрозаводск, ул.Андропова, д.2/24</w:t>
            </w:r>
          </w:p>
        </w:tc>
      </w:tr>
    </w:tbl>
    <w:p w:rsidR="00DC5806" w:rsidRDefault="00DC5806" w:rsidP="00065FD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C5806" w:rsidRDefault="00DC5806" w:rsidP="00065FD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C5806" w:rsidRDefault="00DC5806" w:rsidP="00065F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5806" w:rsidRDefault="00DC5806" w:rsidP="00065F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5806" w:rsidRDefault="00DC5806" w:rsidP="00065F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5806" w:rsidRDefault="00DC5806" w:rsidP="00065F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5806" w:rsidRPr="00B20D47" w:rsidRDefault="00DC5806" w:rsidP="00065F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0D47">
        <w:rPr>
          <w:rFonts w:ascii="Times New Roman" w:hAnsi="Times New Roman"/>
          <w:b/>
          <w:sz w:val="28"/>
          <w:szCs w:val="28"/>
        </w:rPr>
        <w:t xml:space="preserve">ЗАЯВЛЕНИЕ </w:t>
      </w:r>
    </w:p>
    <w:p w:rsidR="00DC5806" w:rsidRPr="00B20D47" w:rsidRDefault="00DC5806" w:rsidP="00065F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0D47">
        <w:rPr>
          <w:rFonts w:ascii="Times New Roman" w:hAnsi="Times New Roman"/>
          <w:b/>
          <w:sz w:val="28"/>
          <w:szCs w:val="28"/>
        </w:rPr>
        <w:t xml:space="preserve">о выдаче удостоверения и нагрудного знака </w:t>
      </w:r>
    </w:p>
    <w:p w:rsidR="00DC5806" w:rsidRPr="00B20D47" w:rsidRDefault="00DC5806" w:rsidP="00065F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0D47">
        <w:rPr>
          <w:rFonts w:ascii="Times New Roman" w:hAnsi="Times New Roman"/>
          <w:b/>
          <w:sz w:val="28"/>
          <w:szCs w:val="28"/>
        </w:rPr>
        <w:t xml:space="preserve">производственного охотничьего инспектора </w:t>
      </w:r>
    </w:p>
    <w:p w:rsidR="00DC5806" w:rsidRDefault="00DC5806" w:rsidP="00065F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5806" w:rsidRDefault="00DC5806" w:rsidP="00065F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пунктом 14 приказа Министерства природных ресурсов и экологии Российской Федерации от 09.01.2014 № 5 «Об утверждении Порядка выдачи, замены, сдачи удостоверения и нагрудного знака производственного охотничьего инспектора, аннулирования такого удостоверения» прошу выдать удостоверение и нагрудный знак производственного охотничьего инспектора следующим лицам, успешно прошедшим проверку знания требований к кандидатам в производственные охотничьи инспектора:</w:t>
      </w:r>
    </w:p>
    <w:p w:rsidR="00DC5806" w:rsidRDefault="00DC5806" w:rsidP="00065F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170" w:type="dxa"/>
        <w:jc w:val="center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4"/>
        <w:gridCol w:w="6177"/>
        <w:gridCol w:w="3399"/>
      </w:tblGrid>
      <w:tr w:rsidR="00DC5806" w:rsidRPr="004F5594" w:rsidTr="00065FD6">
        <w:trPr>
          <w:jc w:val="center"/>
        </w:trPr>
        <w:tc>
          <w:tcPr>
            <w:tcW w:w="594" w:type="dxa"/>
          </w:tcPr>
          <w:p w:rsidR="00DC5806" w:rsidRPr="004F5594" w:rsidRDefault="00DC5806" w:rsidP="00B84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59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177" w:type="dxa"/>
          </w:tcPr>
          <w:p w:rsidR="00DC5806" w:rsidRPr="004F5594" w:rsidRDefault="00DC5806" w:rsidP="00B84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594">
              <w:rPr>
                <w:rFonts w:ascii="Times New Roman" w:hAnsi="Times New Roman"/>
                <w:sz w:val="28"/>
                <w:szCs w:val="28"/>
              </w:rPr>
              <w:t>Ф.И.О. кандидата</w:t>
            </w:r>
          </w:p>
        </w:tc>
        <w:tc>
          <w:tcPr>
            <w:tcW w:w="3399" w:type="dxa"/>
          </w:tcPr>
          <w:p w:rsidR="00DC5806" w:rsidRPr="004F5594" w:rsidRDefault="00DC5806" w:rsidP="00B84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594">
              <w:rPr>
                <w:rFonts w:ascii="Times New Roman" w:hAnsi="Times New Roman"/>
                <w:sz w:val="28"/>
                <w:szCs w:val="28"/>
              </w:rPr>
              <w:t xml:space="preserve">Число, месяц и год </w:t>
            </w:r>
          </w:p>
          <w:p w:rsidR="00DC5806" w:rsidRPr="004F5594" w:rsidRDefault="00DC5806" w:rsidP="00B84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594">
              <w:rPr>
                <w:rFonts w:ascii="Times New Roman" w:hAnsi="Times New Roman"/>
                <w:sz w:val="28"/>
                <w:szCs w:val="28"/>
              </w:rPr>
              <w:t>рождения</w:t>
            </w:r>
          </w:p>
        </w:tc>
      </w:tr>
      <w:tr w:rsidR="00DC5806" w:rsidRPr="004F5594" w:rsidTr="00065FD6">
        <w:trPr>
          <w:jc w:val="center"/>
        </w:trPr>
        <w:tc>
          <w:tcPr>
            <w:tcW w:w="594" w:type="dxa"/>
          </w:tcPr>
          <w:p w:rsidR="00DC5806" w:rsidRPr="004F5594" w:rsidRDefault="00DC5806" w:rsidP="00B847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59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177" w:type="dxa"/>
          </w:tcPr>
          <w:p w:rsidR="00DC5806" w:rsidRPr="004F5594" w:rsidRDefault="00DC5806" w:rsidP="00B84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:rsidR="00DC5806" w:rsidRPr="004F5594" w:rsidRDefault="00DC5806" w:rsidP="00B84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5806" w:rsidRPr="004F5594" w:rsidTr="00065FD6">
        <w:trPr>
          <w:jc w:val="center"/>
        </w:trPr>
        <w:tc>
          <w:tcPr>
            <w:tcW w:w="594" w:type="dxa"/>
          </w:tcPr>
          <w:p w:rsidR="00DC5806" w:rsidRPr="004F5594" w:rsidRDefault="00DC5806" w:rsidP="00B847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59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177" w:type="dxa"/>
          </w:tcPr>
          <w:p w:rsidR="00DC5806" w:rsidRPr="004F5594" w:rsidRDefault="00DC5806" w:rsidP="00B84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:rsidR="00DC5806" w:rsidRPr="004F5594" w:rsidRDefault="00DC5806" w:rsidP="00B84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5806" w:rsidRPr="004F5594" w:rsidTr="00065FD6">
        <w:trPr>
          <w:jc w:val="center"/>
        </w:trPr>
        <w:tc>
          <w:tcPr>
            <w:tcW w:w="594" w:type="dxa"/>
          </w:tcPr>
          <w:p w:rsidR="00DC5806" w:rsidRPr="004F5594" w:rsidRDefault="00DC5806" w:rsidP="00B847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59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177" w:type="dxa"/>
          </w:tcPr>
          <w:p w:rsidR="00DC5806" w:rsidRPr="004F5594" w:rsidRDefault="00DC5806" w:rsidP="00B84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:rsidR="00DC5806" w:rsidRPr="004F5594" w:rsidRDefault="00DC5806" w:rsidP="00B84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5806" w:rsidRDefault="00DC5806" w:rsidP="00065F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5806" w:rsidRDefault="00DC5806" w:rsidP="00065F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5806" w:rsidRDefault="00DC5806" w:rsidP="00065F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5806" w:rsidRDefault="00DC5806" w:rsidP="00065FD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</w:t>
      </w:r>
      <w:r>
        <w:rPr>
          <w:rFonts w:ascii="Times New Roman" w:hAnsi="Times New Roman"/>
          <w:bCs/>
          <w:sz w:val="28"/>
          <w:szCs w:val="28"/>
        </w:rPr>
        <w:tab/>
        <w:t>_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_________</w:t>
      </w:r>
      <w:r>
        <w:rPr>
          <w:rFonts w:ascii="Times New Roman" w:hAnsi="Times New Roman"/>
          <w:bCs/>
          <w:sz w:val="28"/>
          <w:szCs w:val="28"/>
        </w:rPr>
        <w:tab/>
        <w:t>_________________</w:t>
      </w:r>
    </w:p>
    <w:p w:rsidR="00DC5806" w:rsidRDefault="00DC5806" w:rsidP="00065FD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16"/>
          <w:szCs w:val="16"/>
        </w:rPr>
        <w:t xml:space="preserve">    Руководитель (индивидуальный предприниматель)</w:t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  <w:t xml:space="preserve">     подпись</w:t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bookmarkStart w:id="0" w:name="_GoBack"/>
      <w:bookmarkEnd w:id="0"/>
      <w:r>
        <w:rPr>
          <w:rFonts w:ascii="Times New Roman" w:hAnsi="Times New Roman"/>
          <w:bCs/>
          <w:sz w:val="16"/>
          <w:szCs w:val="16"/>
        </w:rPr>
        <w:t>фамилия, имя отчество</w:t>
      </w:r>
    </w:p>
    <w:p w:rsidR="00DC5806" w:rsidRDefault="00DC5806" w:rsidP="00065FD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C5806" w:rsidRDefault="00DC5806" w:rsidP="00065F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5806" w:rsidRDefault="00DC5806"/>
    <w:sectPr w:rsidR="00DC5806" w:rsidSect="00A73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5FD6"/>
    <w:rsid w:val="00065FD6"/>
    <w:rsid w:val="00230846"/>
    <w:rsid w:val="00456D61"/>
    <w:rsid w:val="00466BEE"/>
    <w:rsid w:val="004F5594"/>
    <w:rsid w:val="0051646E"/>
    <w:rsid w:val="00595287"/>
    <w:rsid w:val="009922AA"/>
    <w:rsid w:val="00A73381"/>
    <w:rsid w:val="00A87B59"/>
    <w:rsid w:val="00B20D47"/>
    <w:rsid w:val="00B8475C"/>
    <w:rsid w:val="00D00D00"/>
    <w:rsid w:val="00DC5806"/>
    <w:rsid w:val="00F43960"/>
    <w:rsid w:val="00FA6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FD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190</Words>
  <Characters>1084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юридического лица или индивидуального предпринимателя,</dc:title>
  <dc:subject/>
  <dc:creator>Лилия Рафиковна Мухаметгалиева</dc:creator>
  <cp:keywords/>
  <dc:description/>
  <cp:lastModifiedBy>user</cp:lastModifiedBy>
  <cp:revision>2</cp:revision>
  <dcterms:created xsi:type="dcterms:W3CDTF">2019-09-02T07:40:00Z</dcterms:created>
  <dcterms:modified xsi:type="dcterms:W3CDTF">2019-09-02T07:40:00Z</dcterms:modified>
</cp:coreProperties>
</file>